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6F54264A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977B2B">
        <w:rPr>
          <w:rFonts w:ascii="Calibri" w:hAnsi="Calibri" w:hint="eastAsia"/>
          <w:sz w:val="24"/>
        </w:rPr>
        <w:t>81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8F1F49">
        <w:rPr>
          <w:rFonts w:ascii="Calibri" w:hAnsi="Calibri" w:hint="eastAsia"/>
          <w:sz w:val="24"/>
        </w:rPr>
        <w:t>609042</w:t>
      </w:r>
    </w:p>
    <w:p w14:paraId="6EB16E12" w14:textId="3EE598FE" w:rsidR="00D1223F" w:rsidRPr="00925550" w:rsidRDefault="00977B2B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Reno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NV, US, 14 – 18 November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0A4DD069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0E5FF8" w:rsidRPr="000E5FF8">
        <w:rPr>
          <w:rFonts w:ascii="Calibri" w:hAnsi="Calibri" w:cs="Arial"/>
          <w:b/>
          <w:sz w:val="24"/>
          <w:szCs w:val="24"/>
        </w:rPr>
        <w:t>Technical Report of B11/B21 Globalization</w:t>
      </w:r>
      <w:r w:rsidR="000E5FF8">
        <w:rPr>
          <w:rFonts w:ascii="Calibri" w:hAnsi="Calibri" w:cs="Arial"/>
          <w:b/>
          <w:sz w:val="24"/>
          <w:szCs w:val="24"/>
        </w:rPr>
        <w:t xml:space="preserve"> </w:t>
      </w:r>
      <w:r w:rsidR="000E5FF8" w:rsidRPr="000E5FF8">
        <w:rPr>
          <w:rFonts w:ascii="Calibri" w:hAnsi="Calibri" w:cs="Arial"/>
          <w:b/>
          <w:sz w:val="24"/>
          <w:szCs w:val="24"/>
        </w:rPr>
        <w:t>(TR36.745</w:t>
      </w:r>
      <w:r w:rsidR="008F1F49">
        <w:rPr>
          <w:rFonts w:ascii="Calibri" w:hAnsi="Calibri" w:cs="Arial"/>
          <w:b/>
          <w:sz w:val="24"/>
          <w:szCs w:val="24"/>
        </w:rPr>
        <w:t xml:space="preserve"> v0.2.0</w:t>
      </w:r>
      <w:r w:rsidR="000E5FF8" w:rsidRPr="000E5FF8">
        <w:rPr>
          <w:rFonts w:ascii="Calibri" w:hAnsi="Calibri" w:cs="Arial"/>
          <w:b/>
          <w:sz w:val="24"/>
          <w:szCs w:val="24"/>
        </w:rPr>
        <w:t>)</w:t>
      </w:r>
    </w:p>
    <w:p w14:paraId="530C72EF" w14:textId="274C0658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743D7D">
        <w:rPr>
          <w:rFonts w:ascii="Calibri" w:hAnsi="Calibri" w:cs="Arial"/>
          <w:b/>
          <w:sz w:val="24"/>
          <w:szCs w:val="24"/>
        </w:rPr>
        <w:t>9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743D7D">
        <w:rPr>
          <w:rFonts w:ascii="Calibri" w:hAnsi="Calibri" w:cs="Arial"/>
          <w:b/>
          <w:sz w:val="24"/>
          <w:szCs w:val="24"/>
        </w:rPr>
        <w:t>2.1</w:t>
      </w:r>
      <w:bookmarkStart w:id="0" w:name="_GoBack"/>
      <w:bookmarkEnd w:id="0"/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5EE86A16" w14:textId="74F7D2A8" w:rsidR="002C1994" w:rsidRDefault="00977B2B" w:rsidP="009B58F6">
      <w:pPr>
        <w:rPr>
          <w:kern w:val="2"/>
          <w:lang w:val="en-US"/>
        </w:rPr>
      </w:pPr>
      <w:r>
        <w:rPr>
          <w:kern w:val="2"/>
          <w:lang w:val="en-US"/>
        </w:rPr>
        <w:t>The TR(v0.2</w:t>
      </w:r>
      <w:r w:rsidR="000E5FF8">
        <w:rPr>
          <w:kern w:val="2"/>
          <w:lang w:val="en-US"/>
        </w:rPr>
        <w:t>.0) reflecting the agreements in the last meeting is attached for the SI [1].</w:t>
      </w:r>
    </w:p>
    <w:p w14:paraId="153AAAD5" w14:textId="77777777" w:rsidR="001A4282" w:rsidRDefault="001A4282" w:rsidP="00801B92">
      <w:pPr>
        <w:rPr>
          <w:kern w:val="2"/>
          <w:lang w:val="en-US"/>
        </w:rPr>
      </w:pPr>
    </w:p>
    <w:p w14:paraId="0FD18261" w14:textId="77777777" w:rsidR="00D94415" w:rsidRPr="002C1994" w:rsidRDefault="00D94415" w:rsidP="00801B92">
      <w:pPr>
        <w:rPr>
          <w:kern w:val="2"/>
          <w:lang w:val="en-US"/>
        </w:rPr>
      </w:pPr>
    </w:p>
    <w:p w14:paraId="14A7C514" w14:textId="5B0B83B1" w:rsidR="008A680E" w:rsidRPr="000E5FF8" w:rsidRDefault="000E5FF8" w:rsidP="000E5FF8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77777777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51EE1" w:rsidRPr="009F2B0B">
        <w:rPr>
          <w:rFonts w:ascii="Times New Roman" w:hAnsi="Times New Roman"/>
          <w:lang w:eastAsia="ja-JP"/>
        </w:rPr>
        <w:t>RP-161220    New Study Item proposal: Feasibility study on global application of LTE Band 11 and of LTE Band 21 UEs</w:t>
      </w:r>
      <w:r w:rsidR="00D7187A" w:rsidRPr="009F2B0B">
        <w:rPr>
          <w:rFonts w:ascii="Times New Roman" w:hAnsi="Times New Roman"/>
          <w:lang w:eastAsia="ja-JP"/>
        </w:rPr>
        <w:t xml:space="preserve">, </w:t>
      </w:r>
      <w:proofErr w:type="spellStart"/>
      <w:r w:rsidR="00951EE1" w:rsidRPr="009F2B0B">
        <w:rPr>
          <w:rFonts w:ascii="Times New Roman" w:hAnsi="Times New Roman"/>
          <w:lang w:eastAsia="ja-JP"/>
        </w:rPr>
        <w:t>SoftBank</w:t>
      </w:r>
      <w:proofErr w:type="spellEnd"/>
      <w:r w:rsidR="00951EE1" w:rsidRPr="009F2B0B">
        <w:rPr>
          <w:rFonts w:ascii="Times New Roman" w:hAnsi="Times New Roman"/>
          <w:lang w:eastAsia="ja-JP"/>
        </w:rPr>
        <w:t xml:space="preserve"> Corp.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0CC3A091" w:rsidR="0066171C" w:rsidRPr="007D3D43" w:rsidRDefault="00055E49" w:rsidP="007D3D4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121F4" w14:textId="77777777" w:rsidR="00091A05" w:rsidRDefault="00091A05">
      <w:r>
        <w:separator/>
      </w:r>
    </w:p>
  </w:endnote>
  <w:endnote w:type="continuationSeparator" w:id="0">
    <w:p w14:paraId="310D61BB" w14:textId="77777777" w:rsidR="00091A05" w:rsidRDefault="0009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BB3C52" w:rsidRPr="004A6F4A" w:rsidRDefault="004A6F4A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Page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. </w: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8F1F49" w:rsidRPr="008F1F49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2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BB3C52" w:rsidRDefault="00BB3C5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6F375" w14:textId="77777777" w:rsidR="00091A05" w:rsidRDefault="00091A05">
      <w:r>
        <w:separator/>
      </w:r>
    </w:p>
  </w:footnote>
  <w:footnote w:type="continuationSeparator" w:id="0">
    <w:p w14:paraId="774F0334" w14:textId="77777777" w:rsidR="00091A05" w:rsidRDefault="00091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3EA7B66"/>
    <w:multiLevelType w:val="hybridMultilevel"/>
    <w:tmpl w:val="CCD82B5C"/>
    <w:lvl w:ilvl="0" w:tplc="017E9BDC">
      <w:start w:val="5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9"/>
  </w:num>
  <w:num w:numId="5">
    <w:abstractNumId w:val="31"/>
  </w:num>
  <w:num w:numId="6">
    <w:abstractNumId w:val="27"/>
  </w:num>
  <w:num w:numId="7">
    <w:abstractNumId w:val="3"/>
  </w:num>
  <w:num w:numId="8">
    <w:abstractNumId w:val="2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26"/>
  </w:num>
  <w:num w:numId="14">
    <w:abstractNumId w:val="6"/>
  </w:num>
  <w:num w:numId="15">
    <w:abstractNumId w:val="7"/>
  </w:num>
  <w:num w:numId="16">
    <w:abstractNumId w:val="1"/>
  </w:num>
  <w:num w:numId="17">
    <w:abstractNumId w:val="30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8"/>
  </w:num>
  <w:num w:numId="25">
    <w:abstractNumId w:val="8"/>
  </w:num>
  <w:num w:numId="26">
    <w:abstractNumId w:val="25"/>
  </w:num>
  <w:num w:numId="27">
    <w:abstractNumId w:val="4"/>
  </w:num>
  <w:num w:numId="28">
    <w:abstractNumId w:val="12"/>
  </w:num>
  <w:num w:numId="29">
    <w:abstractNumId w:val="29"/>
  </w:num>
  <w:num w:numId="30">
    <w:abstractNumId w:val="13"/>
  </w:num>
  <w:num w:numId="31">
    <w:abstractNumId w:val="20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4641"/>
    <w:rsid w:val="00044B2A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A05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5C3A"/>
    <w:rsid w:val="000B61FD"/>
    <w:rsid w:val="000C0429"/>
    <w:rsid w:val="000C4C75"/>
    <w:rsid w:val="000C625A"/>
    <w:rsid w:val="000D36E5"/>
    <w:rsid w:val="000D6DED"/>
    <w:rsid w:val="000D77F5"/>
    <w:rsid w:val="000D7835"/>
    <w:rsid w:val="000E40F4"/>
    <w:rsid w:val="000E5109"/>
    <w:rsid w:val="000E55AD"/>
    <w:rsid w:val="000E5FA6"/>
    <w:rsid w:val="000E5FF8"/>
    <w:rsid w:val="000F1274"/>
    <w:rsid w:val="000F238D"/>
    <w:rsid w:val="000F60B7"/>
    <w:rsid w:val="000F6D24"/>
    <w:rsid w:val="000F76B3"/>
    <w:rsid w:val="000F7C2A"/>
    <w:rsid w:val="001000A3"/>
    <w:rsid w:val="00100444"/>
    <w:rsid w:val="00100FBD"/>
    <w:rsid w:val="00102F4E"/>
    <w:rsid w:val="00105F6C"/>
    <w:rsid w:val="00105FE9"/>
    <w:rsid w:val="00107DC9"/>
    <w:rsid w:val="001138BE"/>
    <w:rsid w:val="001235E3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3C08"/>
    <w:rsid w:val="001D4E95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6EAC"/>
    <w:rsid w:val="00277509"/>
    <w:rsid w:val="002776FB"/>
    <w:rsid w:val="00294F10"/>
    <w:rsid w:val="002954E4"/>
    <w:rsid w:val="002A1438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40C58"/>
    <w:rsid w:val="00344158"/>
    <w:rsid w:val="003502D5"/>
    <w:rsid w:val="00354E72"/>
    <w:rsid w:val="00355648"/>
    <w:rsid w:val="003625C6"/>
    <w:rsid w:val="003646C1"/>
    <w:rsid w:val="00366837"/>
    <w:rsid w:val="00370DE8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4E6C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745F"/>
    <w:rsid w:val="0044029F"/>
    <w:rsid w:val="00440828"/>
    <w:rsid w:val="00442592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1FCD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C6C"/>
    <w:rsid w:val="004E3261"/>
    <w:rsid w:val="004E4009"/>
    <w:rsid w:val="004E66E3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41D9"/>
    <w:rsid w:val="00611381"/>
    <w:rsid w:val="00611EC4"/>
    <w:rsid w:val="00612BE0"/>
    <w:rsid w:val="006149BF"/>
    <w:rsid w:val="006170A6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888"/>
    <w:rsid w:val="00671BBB"/>
    <w:rsid w:val="0067383E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787A"/>
    <w:rsid w:val="006C3D4F"/>
    <w:rsid w:val="006D2A5B"/>
    <w:rsid w:val="006D4652"/>
    <w:rsid w:val="006E01B0"/>
    <w:rsid w:val="006E3FA7"/>
    <w:rsid w:val="006F0107"/>
    <w:rsid w:val="006F5DED"/>
    <w:rsid w:val="006F777A"/>
    <w:rsid w:val="007055CE"/>
    <w:rsid w:val="00705C6F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3D7D"/>
    <w:rsid w:val="00745D65"/>
    <w:rsid w:val="00747F4A"/>
    <w:rsid w:val="00751B52"/>
    <w:rsid w:val="0075223F"/>
    <w:rsid w:val="0075252A"/>
    <w:rsid w:val="00752A57"/>
    <w:rsid w:val="00756F08"/>
    <w:rsid w:val="0075786A"/>
    <w:rsid w:val="00762B84"/>
    <w:rsid w:val="00764B84"/>
    <w:rsid w:val="0076657B"/>
    <w:rsid w:val="00770454"/>
    <w:rsid w:val="007705F6"/>
    <w:rsid w:val="00774275"/>
    <w:rsid w:val="0078034D"/>
    <w:rsid w:val="00780808"/>
    <w:rsid w:val="00783B3F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2FB3"/>
    <w:rsid w:val="007C7AF6"/>
    <w:rsid w:val="007C7E14"/>
    <w:rsid w:val="007C7FD7"/>
    <w:rsid w:val="007D2857"/>
    <w:rsid w:val="007D2DEC"/>
    <w:rsid w:val="007D3CA2"/>
    <w:rsid w:val="007D3D43"/>
    <w:rsid w:val="007D4909"/>
    <w:rsid w:val="007D6223"/>
    <w:rsid w:val="007D7C6C"/>
    <w:rsid w:val="007E16F0"/>
    <w:rsid w:val="007E3B17"/>
    <w:rsid w:val="007E7B57"/>
    <w:rsid w:val="007F38D0"/>
    <w:rsid w:val="007F5881"/>
    <w:rsid w:val="007F7421"/>
    <w:rsid w:val="00800647"/>
    <w:rsid w:val="00800F3E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70FC8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97E5B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1F49"/>
    <w:rsid w:val="008F79EC"/>
    <w:rsid w:val="008F7EF3"/>
    <w:rsid w:val="00900DDE"/>
    <w:rsid w:val="00901623"/>
    <w:rsid w:val="00903862"/>
    <w:rsid w:val="009038BA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4EA3"/>
    <w:rsid w:val="00977B2B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58F6"/>
    <w:rsid w:val="009B5FB3"/>
    <w:rsid w:val="009B7F5F"/>
    <w:rsid w:val="009C59F1"/>
    <w:rsid w:val="009D19C0"/>
    <w:rsid w:val="009D4E80"/>
    <w:rsid w:val="009E2ACC"/>
    <w:rsid w:val="009E337B"/>
    <w:rsid w:val="009E4350"/>
    <w:rsid w:val="009E4A91"/>
    <w:rsid w:val="009E5149"/>
    <w:rsid w:val="009E7988"/>
    <w:rsid w:val="009E7F3C"/>
    <w:rsid w:val="009F03CE"/>
    <w:rsid w:val="009F2B0B"/>
    <w:rsid w:val="009F2B17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43FD"/>
    <w:rsid w:val="00A64CBD"/>
    <w:rsid w:val="00A70E1E"/>
    <w:rsid w:val="00A72675"/>
    <w:rsid w:val="00A82756"/>
    <w:rsid w:val="00A82E3C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A1"/>
    <w:rsid w:val="00AB00F9"/>
    <w:rsid w:val="00AB07B5"/>
    <w:rsid w:val="00AB0A81"/>
    <w:rsid w:val="00AC0568"/>
    <w:rsid w:val="00AC10C9"/>
    <w:rsid w:val="00AC21CA"/>
    <w:rsid w:val="00AC449C"/>
    <w:rsid w:val="00AC79A6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915"/>
    <w:rsid w:val="00B70D65"/>
    <w:rsid w:val="00B70E4E"/>
    <w:rsid w:val="00B72579"/>
    <w:rsid w:val="00B727B3"/>
    <w:rsid w:val="00B744AD"/>
    <w:rsid w:val="00B762D2"/>
    <w:rsid w:val="00B763AF"/>
    <w:rsid w:val="00B76E60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4A2C"/>
    <w:rsid w:val="00BF5364"/>
    <w:rsid w:val="00C01226"/>
    <w:rsid w:val="00C059EE"/>
    <w:rsid w:val="00C06014"/>
    <w:rsid w:val="00C06C5C"/>
    <w:rsid w:val="00C113A2"/>
    <w:rsid w:val="00C12778"/>
    <w:rsid w:val="00C13ADE"/>
    <w:rsid w:val="00C14D91"/>
    <w:rsid w:val="00C15A62"/>
    <w:rsid w:val="00C162E1"/>
    <w:rsid w:val="00C21802"/>
    <w:rsid w:val="00C24196"/>
    <w:rsid w:val="00C24F91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61D6"/>
    <w:rsid w:val="00D0685D"/>
    <w:rsid w:val="00D06EE9"/>
    <w:rsid w:val="00D10563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52B33"/>
    <w:rsid w:val="00D5357A"/>
    <w:rsid w:val="00D540EC"/>
    <w:rsid w:val="00D55B03"/>
    <w:rsid w:val="00D56A1C"/>
    <w:rsid w:val="00D609A0"/>
    <w:rsid w:val="00D61D7B"/>
    <w:rsid w:val="00D66282"/>
    <w:rsid w:val="00D7187A"/>
    <w:rsid w:val="00D71F40"/>
    <w:rsid w:val="00D72FCB"/>
    <w:rsid w:val="00D76043"/>
    <w:rsid w:val="00D7631C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5CB1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533B8"/>
    <w:rsid w:val="00E62318"/>
    <w:rsid w:val="00E624B2"/>
    <w:rsid w:val="00E62A6C"/>
    <w:rsid w:val="00E722E7"/>
    <w:rsid w:val="00E7466D"/>
    <w:rsid w:val="00E75E48"/>
    <w:rsid w:val="00E76986"/>
    <w:rsid w:val="00E80EF0"/>
    <w:rsid w:val="00E816CE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5E0C"/>
    <w:rsid w:val="00EA7FBC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614C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5A147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List Paragraph"/>
    <w:basedOn w:val="a"/>
    <w:uiPriority w:val="34"/>
    <w:qFormat/>
    <w:rsid w:val="00783B3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1D0C9-93E5-3542-B877-FE7FCF47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9</TotalTime>
  <Pages>2</Pages>
  <Words>268</Words>
  <Characters>1534</Characters>
  <Application>Microsoft Macintosh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5</cp:revision>
  <cp:lastPrinted>2015-10-05T00:25:00Z</cp:lastPrinted>
  <dcterms:created xsi:type="dcterms:W3CDTF">2016-09-29T04:20:00Z</dcterms:created>
  <dcterms:modified xsi:type="dcterms:W3CDTF">2016-11-01T01:16:00Z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